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9842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A84B81"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2059A1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ระดับความสำเร็จของการดำเนินการพัฒนาระบบ/ข้อมูลสารสนเทศ</w:t>
      </w:r>
    </w:p>
    <w:p w:rsidR="00D13030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842C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059A1"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>1</w:t>
      </w:r>
      <w:r w:rsidR="00CC5FEB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  <w:bookmarkStart w:id="0" w:name="_GoBack"/>
      <w:bookmarkEnd w:id="0"/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แผนการศึกษาแห่งชาติ พ.ศ. 2560 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–</w:t>
      </w: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ระบบฐานข้อมูล/สารสนเทศ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ประชาชนสามารถเข้าถึงข้อมูล ข่าวสาร และรับบริการผ่านระบบเทคโนโลยีสารสนเทศ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ของส่วนราชการ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ได้อย่างเหมาะสม</w:t>
      </w:r>
    </w:p>
    <w:p w:rsidR="005557AF" w:rsidRPr="009842C4" w:rsidRDefault="005557AF" w:rsidP="005557AF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5557AF" w:rsidRPr="009842C4" w:rsidRDefault="005557AF" w:rsidP="005557AF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9842C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238"/>
      </w:tblGrid>
      <w:tr w:rsidR="00E778A6" w:rsidRPr="009842C4" w:rsidTr="0012650A">
        <w:trPr>
          <w:tblHeader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A1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มาตรฐานรายงานสถิติ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ของหน่วยงาน  จำนวน ......... รายงาน</w:t>
            </w:r>
          </w:p>
        </w:tc>
      </w:tr>
      <w:tr w:rsidR="00D13030" w:rsidRPr="009842C4" w:rsidTr="0012650A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รายงานสถิติที่นำเสนอผู้บริหาร  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จำนวน .......... รายงาน</w:t>
            </w:r>
          </w:p>
        </w:tc>
      </w:tr>
      <w:tr w:rsidR="00E778A6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50A" w:rsidRPr="00004F15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มีสารสนเทศของหน่วยงานบนระบบสารสนเทศเพื่อการตัดสินใจของผู้บริหาร สกอ. </w:t>
            </w:r>
            <w:r w:rsidRPr="00004F15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อย่างน้อย 1 รายงาน </w:t>
            </w:r>
          </w:p>
          <w:p w:rsidR="006D01A2" w:rsidRPr="009842C4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บุคลากรเข้ารับการฝึกอบรมการใช้งานระบบฯ ตามที่ สกอ.กำหนด</w:t>
            </w:r>
          </w:p>
        </w:tc>
      </w:tr>
    </w:tbl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A42EFF" w:rsidRPr="009842C4" w:rsidRDefault="00A42EFF" w:rsidP="00D13030">
      <w:pPr>
        <w:pStyle w:val="FootnoteText"/>
        <w:spacing w:before="120"/>
        <w:rPr>
          <w:rFonts w:ascii="TH SarabunPSK" w:hAnsi="TH SarabunPSK" w:cs="TH SarabunPSK"/>
          <w:sz w:val="30"/>
          <w:szCs w:val="30"/>
        </w:rPr>
      </w:pP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หมายเหตุ </w:t>
      </w:r>
      <w:r w:rsidRPr="009842C4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</w:t>
      </w: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9842C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9842C4" w:rsidTr="00F16849">
        <w:tc>
          <w:tcPr>
            <w:tcW w:w="371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12650A" w:rsidRPr="009842C4" w:rsidTr="00F16849">
        <w:tc>
          <w:tcPr>
            <w:tcW w:w="371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9842C4" w:rsidTr="00F16849">
        <w:trPr>
          <w:trHeight w:val="679"/>
        </w:trPr>
        <w:tc>
          <w:tcPr>
            <w:tcW w:w="3710" w:type="dxa"/>
          </w:tcPr>
          <w:p w:rsidR="00416FDA" w:rsidRPr="009842C4" w:rsidRDefault="00703F75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  <w:tc>
          <w:tcPr>
            <w:tcW w:w="1330" w:type="dxa"/>
          </w:tcPr>
          <w:p w:rsidR="00416FDA" w:rsidRPr="009842C4" w:rsidRDefault="00703F7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9842C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9842C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9842C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9842C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9842C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9842C4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DA8" w:rsidRDefault="00360DA8">
      <w:r>
        <w:separator/>
      </w:r>
    </w:p>
  </w:endnote>
  <w:endnote w:type="continuationSeparator" w:id="0">
    <w:p w:rsidR="00360DA8" w:rsidRDefault="00360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8D1" w:rsidRDefault="008948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8D1" w:rsidRDefault="008948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DA8" w:rsidRDefault="00360DA8">
      <w:r>
        <w:separator/>
      </w:r>
    </w:p>
  </w:footnote>
  <w:footnote w:type="continuationSeparator" w:id="0">
    <w:p w:rsidR="00360DA8" w:rsidRDefault="00360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8D1" w:rsidRDefault="008948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07E" w:rsidRDefault="001A1526" w:rsidP="00FB207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5731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D750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สำนักบริหารเทคโนโลยีสารสนเทศเพื่อพัฒนาการศึกษา</w:t>
                            </w:r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12650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FB207E" w:rsidRDefault="001A1526" w:rsidP="00FB207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5731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D750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สำนักบริหารเทคโนโลยีสารสนเทศเพื่อพัฒนาการศึกษา</w:t>
                      </w:r>
                      <w:bookmarkStart w:id="1" w:name="_GoBack"/>
                      <w:bookmarkEnd w:id="1"/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12650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8D1" w:rsidRDefault="008948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2650A"/>
    <w:rsid w:val="0013787B"/>
    <w:rsid w:val="00141511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D7BC3"/>
    <w:rsid w:val="001E4279"/>
    <w:rsid w:val="001F4B09"/>
    <w:rsid w:val="00200DBD"/>
    <w:rsid w:val="00201B1E"/>
    <w:rsid w:val="002059A1"/>
    <w:rsid w:val="00241184"/>
    <w:rsid w:val="0026702E"/>
    <w:rsid w:val="002741F9"/>
    <w:rsid w:val="00275411"/>
    <w:rsid w:val="0027645C"/>
    <w:rsid w:val="00297958"/>
    <w:rsid w:val="002B03B2"/>
    <w:rsid w:val="002B1B75"/>
    <w:rsid w:val="002C3150"/>
    <w:rsid w:val="002D58C3"/>
    <w:rsid w:val="002E4335"/>
    <w:rsid w:val="002E71E2"/>
    <w:rsid w:val="002F5233"/>
    <w:rsid w:val="00302AEC"/>
    <w:rsid w:val="00304585"/>
    <w:rsid w:val="00310929"/>
    <w:rsid w:val="003176C6"/>
    <w:rsid w:val="00332EFE"/>
    <w:rsid w:val="003442D0"/>
    <w:rsid w:val="00360DA8"/>
    <w:rsid w:val="003A0401"/>
    <w:rsid w:val="003C1567"/>
    <w:rsid w:val="003C507F"/>
    <w:rsid w:val="003D079B"/>
    <w:rsid w:val="003D7500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5511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7AF"/>
    <w:rsid w:val="005640B8"/>
    <w:rsid w:val="005731E3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3F47"/>
    <w:rsid w:val="006B52E9"/>
    <w:rsid w:val="006D01A2"/>
    <w:rsid w:val="006D7138"/>
    <w:rsid w:val="00700C8C"/>
    <w:rsid w:val="00703F75"/>
    <w:rsid w:val="00705118"/>
    <w:rsid w:val="007110F7"/>
    <w:rsid w:val="007171DD"/>
    <w:rsid w:val="00717B0A"/>
    <w:rsid w:val="0072754E"/>
    <w:rsid w:val="00752232"/>
    <w:rsid w:val="00777A4A"/>
    <w:rsid w:val="00777F9C"/>
    <w:rsid w:val="007859A3"/>
    <w:rsid w:val="0079238E"/>
    <w:rsid w:val="00793F0B"/>
    <w:rsid w:val="007B2505"/>
    <w:rsid w:val="007C364A"/>
    <w:rsid w:val="007D4947"/>
    <w:rsid w:val="007F13DC"/>
    <w:rsid w:val="007F4540"/>
    <w:rsid w:val="00801E12"/>
    <w:rsid w:val="00813B8A"/>
    <w:rsid w:val="00827EF3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948D1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9DF"/>
    <w:rsid w:val="00953BAC"/>
    <w:rsid w:val="00973C20"/>
    <w:rsid w:val="00977DAC"/>
    <w:rsid w:val="009842C4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42EFF"/>
    <w:rsid w:val="00A645B0"/>
    <w:rsid w:val="00A65481"/>
    <w:rsid w:val="00A66ADB"/>
    <w:rsid w:val="00A742A2"/>
    <w:rsid w:val="00A830FE"/>
    <w:rsid w:val="00A84B81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1CAC"/>
    <w:rsid w:val="00C44E71"/>
    <w:rsid w:val="00C55FFC"/>
    <w:rsid w:val="00C7208E"/>
    <w:rsid w:val="00C76612"/>
    <w:rsid w:val="00CA39A9"/>
    <w:rsid w:val="00CA7B36"/>
    <w:rsid w:val="00CC5FEB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0C56"/>
    <w:rsid w:val="00D52CF5"/>
    <w:rsid w:val="00D60397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357D4"/>
    <w:rsid w:val="00E5030D"/>
    <w:rsid w:val="00E674BB"/>
    <w:rsid w:val="00E74B6F"/>
    <w:rsid w:val="00E778A6"/>
    <w:rsid w:val="00E831FC"/>
    <w:rsid w:val="00E963B9"/>
    <w:rsid w:val="00EA2EA3"/>
    <w:rsid w:val="00EA3509"/>
    <w:rsid w:val="00EB1BCC"/>
    <w:rsid w:val="00EB26D7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6849"/>
    <w:rsid w:val="00F16B25"/>
    <w:rsid w:val="00F21AF1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207E"/>
    <w:rsid w:val="00FC485E"/>
    <w:rsid w:val="00FE1A4B"/>
    <w:rsid w:val="00FE55C1"/>
    <w:rsid w:val="00FF284E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A035A5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DB436-518E-4684-9EE6-7EA61848B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41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29</cp:revision>
  <cp:lastPrinted>2017-01-06T06:10:00Z</cp:lastPrinted>
  <dcterms:created xsi:type="dcterms:W3CDTF">2017-01-06T02:10:00Z</dcterms:created>
  <dcterms:modified xsi:type="dcterms:W3CDTF">2018-12-04T06:27:00Z</dcterms:modified>
</cp:coreProperties>
</file>